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Thomas MASSHE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(fl.1496-7)</w:t>
      </w: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Minster, Kent.</w:t>
      </w: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 xml:space="preserve">         1496-7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6938" w:rsidRPr="007342C8" w:rsidRDefault="00156938" w:rsidP="001569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938" w:rsidRDefault="00156938" w:rsidP="00564E3C">
      <w:pPr>
        <w:spacing w:after="0" w:line="240" w:lineRule="auto"/>
      </w:pPr>
      <w:r>
        <w:separator/>
      </w:r>
    </w:p>
  </w:endnote>
  <w:endnote w:type="continuationSeparator" w:id="0">
    <w:p w:rsidR="00156938" w:rsidRDefault="001569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6938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938" w:rsidRDefault="00156938" w:rsidP="00564E3C">
      <w:pPr>
        <w:spacing w:after="0" w:line="240" w:lineRule="auto"/>
      </w:pPr>
      <w:r>
        <w:separator/>
      </w:r>
    </w:p>
  </w:footnote>
  <w:footnote w:type="continuationSeparator" w:id="0">
    <w:p w:rsidR="00156938" w:rsidRDefault="001569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938"/>
    <w:rsid w:val="0015693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460A4-6839-404D-BAE1-40F89DAB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2015-11-15T16:51:00Z</dcterms:created>
  <dcterms:modified xsi:type="dcterms:W3CDTF">2015-11-15T16:51:00Z</dcterms:modified>
</cp:coreProperties>
</file>